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60C" w:rsidRDefault="00C8160C" w:rsidP="00BF541F">
      <w:pP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ตัวชี้วัดตามภารกิจหลักของสำนัก/หน่วยงานตามแผนปฏิบัติราชการของสำนัก/หน่วยงาน</w:t>
      </w:r>
    </w:p>
    <w:p w:rsidR="00DC561B" w:rsidRDefault="005374C4" w:rsidP="00BF541F">
      <w:pP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8E1B16">
        <w:rPr>
          <w:rFonts w:ascii="TH SarabunPSK" w:hAnsi="TH SarabunPSK" w:cs="TH SarabunPSK"/>
          <w:b/>
          <w:bCs/>
          <w:sz w:val="30"/>
          <w:szCs w:val="30"/>
        </w:rPr>
        <w:t>3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DC561B" w:rsidRPr="00076B7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ระดับความสำเร็จของการจัดงาน </w:t>
      </w:r>
      <w:r w:rsidR="00DC561B" w:rsidRPr="00076B78">
        <w:rPr>
          <w:rFonts w:ascii="TH SarabunPSK" w:hAnsi="TH SarabunPSK" w:cs="TH SarabunPSK"/>
          <w:b/>
          <w:bCs/>
          <w:sz w:val="30"/>
          <w:szCs w:val="30"/>
        </w:rPr>
        <w:t>UMAP Discovery Camp</w:t>
      </w:r>
      <w:r w:rsidR="00DC561B" w:rsidRPr="00076B7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2018</w:t>
      </w:r>
    </w:p>
    <w:p w:rsidR="005374C4" w:rsidRPr="00932AC9" w:rsidRDefault="005374C4" w:rsidP="00BF541F">
      <w:pP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</w:t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  <w:t xml:space="preserve">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DC561B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ระดับความสำเร็จ</w:t>
      </w: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น้ำหนัก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DC561B">
        <w:rPr>
          <w:rFonts w:ascii="TH SarabunPSK" w:hAnsi="TH SarabunPSK" w:cs="TH SarabunPSK"/>
          <w:b/>
          <w:bCs/>
          <w:sz w:val="30"/>
          <w:szCs w:val="30"/>
          <w:cs/>
        </w:rPr>
        <w:t>ร้อยละ 6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84BC4" w:rsidRDefault="00C54E4A" w:rsidP="00584BC4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584BC4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  <w:t>-</w:t>
      </w:r>
      <w:r w:rsidR="00584BC4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584BC4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84BC4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84BC4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84BC4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84BC4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84BC4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84BC4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84BC4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84BC4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84BC4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84BC4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84BC4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84BC4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84BC4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84BC4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84BC4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84BC4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584BC4" w:rsidRDefault="00584BC4" w:rsidP="00584BC4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</w:p>
    <w:p w:rsidR="005374C4" w:rsidRPr="00932AC9" w:rsidRDefault="005374C4" w:rsidP="00584BC4">
      <w:pPr>
        <w:pStyle w:val="FootnoteText"/>
        <w:jc w:val="thaiDistribute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</w:t>
      </w: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  <w:t xml:space="preserve"> :</w:t>
      </w:r>
    </w:p>
    <w:p w:rsidR="00376665" w:rsidRDefault="00376665" w:rsidP="00376665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54699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54699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546994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7893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6900"/>
      </w:tblGrid>
      <w:tr w:rsidR="005374C4" w:rsidRPr="00932AC9" w:rsidTr="00281A5C">
        <w:trPr>
          <w:trHeight w:val="3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281A5C">
        <w:trPr>
          <w:trHeight w:val="9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354B70" w:rsidRDefault="00354B70" w:rsidP="00782C84">
            <w:pPr>
              <w:tabs>
                <w:tab w:val="left" w:pos="1440"/>
              </w:tabs>
              <w:spacing w:line="360" w:lineRule="exact"/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เสนอขอความเห็นชอบในการดำเนินการจัดงาน </w:t>
            </w:r>
            <w:r>
              <w:rPr>
                <w:rFonts w:ascii="TH SarabunPSK" w:hAnsi="TH SarabunPSK" w:cs="TH SarabunPSK"/>
                <w:sz w:val="30"/>
                <w:szCs w:val="30"/>
              </w:rPr>
              <w:t>UMAP Discovery Camp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2018 ณ ประเทศไทย และขอให้จุฬาลงกรณ์มหาวิทยาลัยรับเป็นหน่วยงานหลักดำเนินงานร่วมกับมหาวิทยาลัยเทคโนโลยีพระจอมเกล้าธนบุรีและมหาวิทยาลัยกรุงเทพ</w:t>
            </w:r>
          </w:p>
        </w:tc>
        <w:bookmarkStart w:id="0" w:name="_GoBack"/>
        <w:bookmarkEnd w:id="0"/>
      </w:tr>
      <w:tr w:rsidR="00376665" w:rsidRPr="00932AC9" w:rsidTr="00281A5C">
        <w:trPr>
          <w:trHeight w:val="6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354B70" w:rsidRDefault="00354B70" w:rsidP="00782C84">
            <w:pPr>
              <w:tabs>
                <w:tab w:val="left" w:pos="1440"/>
              </w:tabs>
              <w:spacing w:line="360" w:lineRule="exact"/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17563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ประชุม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การดำเนินการจัดงาน </w:t>
            </w:r>
            <w:r>
              <w:rPr>
                <w:rFonts w:ascii="TH SarabunPSK" w:hAnsi="TH SarabunPSK" w:cs="TH SarabunPSK"/>
                <w:sz w:val="30"/>
                <w:szCs w:val="30"/>
              </w:rPr>
              <w:t>UMAP Discovery Camp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2018 ร่วมกับสถาบันอุดมศึกษาที่เกี่ยวข้อง</w:t>
            </w:r>
          </w:p>
        </w:tc>
      </w:tr>
      <w:tr w:rsidR="00376665" w:rsidRPr="00932AC9" w:rsidTr="00281A5C">
        <w:trPr>
          <w:trHeight w:val="71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Default="00354B70" w:rsidP="00782C84">
            <w:pPr>
              <w:jc w:val="thaiDistribute"/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เสนอขออนุมัติงบประมาณสนับสนุน</w:t>
            </w:r>
            <w:r w:rsidRPr="00C3207C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การจัดงาน</w:t>
            </w:r>
            <w:r w:rsidRPr="00C3207C">
              <w:rPr>
                <w:rFonts w:ascii="TH SarabunPSK" w:hAnsi="TH SarabunPSK" w:cs="TH SarabunPSK"/>
                <w:sz w:val="30"/>
                <w:szCs w:val="30"/>
              </w:rPr>
              <w:t>UMAP Discovery Camp</w:t>
            </w:r>
            <w:r w:rsidRPr="00C3207C">
              <w:rPr>
                <w:rFonts w:ascii="TH SarabunPSK" w:hAnsi="TH SarabunPSK" w:cs="TH SarabunPSK" w:hint="cs"/>
                <w:sz w:val="30"/>
                <w:szCs w:val="30"/>
                <w:cs/>
              </w:rPr>
              <w:t>2018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เพื่อจัดสรรให้แก่สถาบันอุดมศึกษาที่เกี่ยวข้อง</w:t>
            </w:r>
          </w:p>
        </w:tc>
      </w:tr>
      <w:tr w:rsidR="00376665" w:rsidRPr="00932AC9" w:rsidTr="00281A5C">
        <w:trPr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Default="00354B70" w:rsidP="00782C84">
            <w:pPr>
              <w:jc w:val="thaiDistribute"/>
            </w:pPr>
            <w:r w:rsidRPr="00717563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>UMAP Discovery Camp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2018</w:t>
            </w:r>
            <w:r w:rsidRPr="0071756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ร่วมกับสถาบันอุดมศึกษาที่เกี่ยวข้อง  </w:t>
            </w:r>
            <w:r w:rsidRPr="0071756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</w:tr>
      <w:tr w:rsidR="00376665" w:rsidRPr="00932AC9" w:rsidTr="00281A5C">
        <w:trPr>
          <w:trHeight w:val="7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Default="00354B70" w:rsidP="00782C84">
            <w:pPr>
              <w:jc w:val="thaiDistribute"/>
            </w:pPr>
            <w:r w:rsidRPr="00717563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ประชาสัมพันธ์เผยแพร่ผลการดำเนินงานผ่านสื่อสิ่งพิ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มพ์สำนักงานคณะกรรมการการอุดมศึกษา</w:t>
            </w:r>
            <w:r w:rsidRPr="00717563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และสื่ออิเล็กทรอนิกส์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รายละเอียดข้อมูลพื้นฐาน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</w:p>
    <w:tbl>
      <w:tblPr>
        <w:tblW w:w="907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5374C4" w:rsidRPr="00932AC9" w:rsidTr="0038412D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35FF2" w:rsidRPr="00932AC9" w:rsidTr="0038412D">
        <w:tc>
          <w:tcPr>
            <w:tcW w:w="3710" w:type="dxa"/>
            <w:vMerge/>
            <w:vAlign w:val="center"/>
          </w:tcPr>
          <w:p w:rsidR="00D35FF2" w:rsidRPr="00932AC9" w:rsidRDefault="00D35FF2" w:rsidP="00892E47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D35FF2" w:rsidRPr="00932AC9" w:rsidRDefault="00D35FF2" w:rsidP="00892E47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D35FF2" w:rsidRPr="00932AC9" w:rsidRDefault="00376665" w:rsidP="00C95B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D35FF2" w:rsidRPr="00932AC9" w:rsidRDefault="00376665" w:rsidP="00C95B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D35FF2" w:rsidRPr="00932AC9" w:rsidRDefault="00376665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</w:tr>
      <w:tr w:rsidR="00376665" w:rsidRPr="00932AC9" w:rsidTr="00376665">
        <w:trPr>
          <w:trHeight w:val="418"/>
        </w:trPr>
        <w:tc>
          <w:tcPr>
            <w:tcW w:w="3710" w:type="dxa"/>
            <w:vAlign w:val="center"/>
          </w:tcPr>
          <w:p w:rsidR="00376665" w:rsidRPr="00292C09" w:rsidRDefault="00292C09" w:rsidP="00292C09">
            <w:pPr>
              <w:pBdr>
                <w:top w:val="single" w:sz="4" w:space="1" w:color="auto"/>
              </w:pBdr>
              <w:ind w:hanging="22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92C0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ระดับความสำเร็จของการจัดงาน </w:t>
            </w:r>
            <w:r w:rsidRPr="00292C09">
              <w:rPr>
                <w:rFonts w:ascii="TH SarabunPSK" w:hAnsi="TH SarabunPSK" w:cs="TH SarabunPSK"/>
                <w:sz w:val="30"/>
                <w:szCs w:val="30"/>
              </w:rPr>
              <w:t>UMAP Discovery Camp</w:t>
            </w:r>
            <w:r w:rsidRPr="00292C0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2018</w:t>
            </w:r>
          </w:p>
        </w:tc>
        <w:tc>
          <w:tcPr>
            <w:tcW w:w="1330" w:type="dxa"/>
          </w:tcPr>
          <w:p w:rsidR="00376665" w:rsidRPr="00932AC9" w:rsidRDefault="00292C09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</w:t>
            </w:r>
            <w:r w:rsidR="00782C84"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ความสำเร็จ</w:t>
            </w:r>
          </w:p>
        </w:tc>
        <w:tc>
          <w:tcPr>
            <w:tcW w:w="1416" w:type="dxa"/>
          </w:tcPr>
          <w:p w:rsidR="00376665" w:rsidRPr="00932AC9" w:rsidRDefault="00292C09" w:rsidP="00376665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376665" w:rsidRDefault="00292C09" w:rsidP="00292C09">
            <w:pPr>
              <w:jc w:val="center"/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376665" w:rsidRDefault="00292C09" w:rsidP="00292C09">
            <w:pPr>
              <w:jc w:val="center"/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 xml:space="preserve">แหล่งข้อมูล / วิธีการจัดเก็บข้อมูล </w:t>
      </w:r>
      <w:r w:rsidRPr="00932AC9">
        <w:rPr>
          <w:rFonts w:ascii="TH SarabunPSK" w:hAnsi="TH SarabunPSK" w:cs="TH SarabunPSK"/>
          <w:b/>
          <w:bCs/>
          <w:sz w:val="30"/>
          <w:szCs w:val="30"/>
        </w:rPr>
        <w:t>: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696"/>
      </w:tblGrid>
      <w:tr w:rsidR="00AF19F0" w:rsidRPr="00932AC9" w:rsidTr="00BE46A6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696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BE46A6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2.</w:t>
            </w:r>
          </w:p>
        </w:tc>
        <w:tc>
          <w:tcPr>
            <w:tcW w:w="8696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FC680C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</w:t>
      </w:r>
      <w:r w:rsidRPr="00501C23"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FC680C">
        <w:rPr>
          <w:rFonts w:ascii="TH SarabunPSK" w:hAnsi="TH SarabunPSK" w:cs="TH SarabunPSK"/>
          <w:color w:val="000000"/>
          <w:sz w:val="30"/>
          <w:szCs w:val="30"/>
        </w:rPr>
        <w:t>…………………………………….</w:t>
      </w:r>
    </w:p>
    <w:p w:rsidR="00095820" w:rsidRPr="00782C84" w:rsidRDefault="00B3100A" w:rsidP="00782C84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="00FC680C" w:rsidRPr="00FC680C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</w:t>
      </w:r>
      <w:r w:rsidRPr="00FC680C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FC680C">
        <w:rPr>
          <w:rFonts w:ascii="TH SarabunPSK" w:hAnsi="TH SarabunPSK" w:cs="TH SarabunPSK"/>
          <w:color w:val="000000"/>
          <w:sz w:val="30"/>
          <w:szCs w:val="30"/>
        </w:rPr>
        <w:t>…………………………………….</w:t>
      </w:r>
    </w:p>
    <w:sectPr w:rsidR="00095820" w:rsidRPr="00782C84" w:rsidSect="00BF54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63D0" w:rsidRDefault="006E63D0" w:rsidP="007C7324">
      <w:r>
        <w:separator/>
      </w:r>
    </w:p>
  </w:endnote>
  <w:endnote w:type="continuationSeparator" w:id="0">
    <w:p w:rsidR="006E63D0" w:rsidRDefault="006E63D0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13F" w:rsidRDefault="00C761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13F" w:rsidRDefault="00C7613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13F" w:rsidRDefault="00C761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63D0" w:rsidRDefault="006E63D0" w:rsidP="007C7324">
      <w:r>
        <w:separator/>
      </w:r>
    </w:p>
  </w:footnote>
  <w:footnote w:type="continuationSeparator" w:id="0">
    <w:p w:rsidR="006E63D0" w:rsidRDefault="006E63D0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13F" w:rsidRDefault="00C7613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7324" w:rsidRPr="00EE2C1F" w:rsidRDefault="00671375" w:rsidP="00EE2C1F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-461176</wp:posOffset>
              </wp:positionH>
              <wp:positionV relativeFrom="paragraph">
                <wp:posOffset>-425560</wp:posOffset>
              </wp:positionV>
              <wp:extent cx="6313148" cy="795020"/>
              <wp:effectExtent l="0" t="0" r="31115" b="2413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6313148" cy="795020"/>
                        <a:chOff x="0" y="-550"/>
                        <a:chExt cx="9000" cy="1252"/>
                      </a:xfrm>
                    </wpg:grpSpPr>
                    <wps:wsp>
                      <wps:cNvPr id="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647" y="-550"/>
                          <a:ext cx="7560" cy="1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541F" w:rsidRDefault="00671375" w:rsidP="00BF541F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cs="Browallia New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cs="Browallia New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</w:p>
                          <w:p w:rsidR="00671375" w:rsidRDefault="00671375" w:rsidP="00BF541F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รายละเอียดตัวชี้วัดการประเมินผลการปฏิบัติราชการของสำนักยุทธศาสตร์อุดมศึกษาต่างประเทศ</w:t>
                            </w:r>
                          </w:p>
                          <w:p w:rsidR="00671375" w:rsidRDefault="00671375" w:rsidP="00BF541F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" name="Picture 7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263" y="-46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8" name="Line 4"/>
                      <wps:cNvCnPr/>
                      <wps:spPr bwMode="auto">
                        <a:xfrm>
                          <a:off x="0" y="702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26" style="position:absolute;margin-left:-36.3pt;margin-top:-33.5pt;width:497.1pt;height:62.6pt;z-index:251658240" coordorigin=",-550" coordsize="9000,125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647;top:-550;width:7560;height:11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<v:textbox>
                  <w:txbxContent>
                    <w:p w:rsidR="00BF541F" w:rsidRDefault="00671375" w:rsidP="00BF541F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cs="Browallia New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cs="Browallia New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</w:p>
                    <w:p w:rsidR="00671375" w:rsidRDefault="00671375" w:rsidP="00BF541F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รายละเอียดตัวชี้วัดการประเมินผลการปฏิบัติราชการของสำนักยุทธศาสตร์อุดมศึกษาต่างประเทศ</w:t>
                      </w:r>
                    </w:p>
                    <w:p w:rsidR="00671375" w:rsidRDefault="00671375" w:rsidP="00BF541F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8" type="#_x0000_t75" alt="MUALogo" style="position:absolute;left:8263;top:-46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EQR6PCAAAA2gAAAA8AAABkcnMvZG93bnJldi54bWxEj0uLwkAQhO8L/oehBW/rRBFXY0YRQRDx&#10;svGBxybTeZBMT8iMmv33O8LCHouq+opKNr1pxJM6V1lWMBlHIIgzqysuFFzO+88FCOeRNTaWScEP&#10;OdisBx8Jxtq++JueqS9EgLCLUUHpfRtL6bKSDLqxbYmDl9vOoA+yK6Tu8BXgppHTKJpLgxWHhRJb&#10;2pWU1enDKLjTnO71aXY93Nz+nKf18toftVKjYb9dgfDU+//wX/ugFXzB+0q4AXL9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xEEejwgAAANoAAAAPAAAAAAAAAAAAAAAAAJ8C&#10;AABkcnMvZG93bnJldi54bWxQSwUGAAAAAAQABAD3AAAAjgMAAAAA&#10;">
                <v:imagedata r:id="rId2" o:title="MUALogo" blacklevel="1966f"/>
              </v:shape>
              <v:line id="Line 4" o:spid="_x0000_s1029" style="position:absolute;visibility:visible;mso-wrap-style:square" from="0,702" to="9000,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NQ9MAAAADaAAAADwAAAGRycy9kb3ducmV2LnhtbERPu27CMBTdK/UfrIvEVhw6UJRiEIqE&#10;hNolDV26Xdm3SSC+TmM3D74eD0iMR+e92Y22ET11vnasYLlIQBBrZ2ouFXyfDi9rED4gG2wck4KJ&#10;POy2z08bTI0b+Iv6IpQihrBPUUEVQptK6XVFFv3CtcSR+3WdxRBhV0rT4RDDbSNfk2QlLdYcGyps&#10;KatIX4p/q+AjH/dZibrhXF4zPZ3ffvq/T6Xms3H/DiLQGB7iu/toFMSt8Uq8AXJ7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ATUPTAAAAA2gAAAA8AAAAAAAAAAAAAAAAA&#10;oQIAAGRycy9kb3ducmV2LnhtbFBLBQYAAAAABAAEAPkAAACOAwAAAAA=&#10;" strokecolor="whit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13F" w:rsidRDefault="00C7613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778D4"/>
    <w:rsid w:val="00095820"/>
    <w:rsid w:val="000C298B"/>
    <w:rsid w:val="000C3FBF"/>
    <w:rsid w:val="000E5AFB"/>
    <w:rsid w:val="001C5C78"/>
    <w:rsid w:val="001D5F4A"/>
    <w:rsid w:val="00200817"/>
    <w:rsid w:val="002013E6"/>
    <w:rsid w:val="00210A35"/>
    <w:rsid w:val="00247726"/>
    <w:rsid w:val="00281A5C"/>
    <w:rsid w:val="00292C09"/>
    <w:rsid w:val="002A3F2D"/>
    <w:rsid w:val="003339F5"/>
    <w:rsid w:val="0034377A"/>
    <w:rsid w:val="00354B70"/>
    <w:rsid w:val="003553DF"/>
    <w:rsid w:val="00376665"/>
    <w:rsid w:val="003836B1"/>
    <w:rsid w:val="0038412D"/>
    <w:rsid w:val="00392F56"/>
    <w:rsid w:val="003B06A1"/>
    <w:rsid w:val="0043205B"/>
    <w:rsid w:val="00433B1E"/>
    <w:rsid w:val="00447FBD"/>
    <w:rsid w:val="004545A4"/>
    <w:rsid w:val="004768FD"/>
    <w:rsid w:val="00494B58"/>
    <w:rsid w:val="004A61EA"/>
    <w:rsid w:val="004D5579"/>
    <w:rsid w:val="004E5483"/>
    <w:rsid w:val="0051089E"/>
    <w:rsid w:val="005223A2"/>
    <w:rsid w:val="005374C4"/>
    <w:rsid w:val="005466B1"/>
    <w:rsid w:val="00567082"/>
    <w:rsid w:val="00584BC4"/>
    <w:rsid w:val="00632D81"/>
    <w:rsid w:val="00671375"/>
    <w:rsid w:val="006A1F9F"/>
    <w:rsid w:val="006A4C41"/>
    <w:rsid w:val="006E63D0"/>
    <w:rsid w:val="007105A3"/>
    <w:rsid w:val="00776949"/>
    <w:rsid w:val="00782C84"/>
    <w:rsid w:val="007838B6"/>
    <w:rsid w:val="007A0E9D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E1B16"/>
    <w:rsid w:val="008F46EA"/>
    <w:rsid w:val="008F6B9A"/>
    <w:rsid w:val="00932AC9"/>
    <w:rsid w:val="009679B4"/>
    <w:rsid w:val="009926AE"/>
    <w:rsid w:val="00992E1C"/>
    <w:rsid w:val="009E6CB7"/>
    <w:rsid w:val="009E7232"/>
    <w:rsid w:val="00A12D0E"/>
    <w:rsid w:val="00A131DA"/>
    <w:rsid w:val="00A215B5"/>
    <w:rsid w:val="00A27710"/>
    <w:rsid w:val="00A36517"/>
    <w:rsid w:val="00A76D10"/>
    <w:rsid w:val="00A85442"/>
    <w:rsid w:val="00A95D86"/>
    <w:rsid w:val="00AF19F0"/>
    <w:rsid w:val="00B3100A"/>
    <w:rsid w:val="00B423C7"/>
    <w:rsid w:val="00B5130F"/>
    <w:rsid w:val="00BA6F4E"/>
    <w:rsid w:val="00BD1ED1"/>
    <w:rsid w:val="00BD5C25"/>
    <w:rsid w:val="00BE46A6"/>
    <w:rsid w:val="00BF541F"/>
    <w:rsid w:val="00C216F2"/>
    <w:rsid w:val="00C50638"/>
    <w:rsid w:val="00C54E4A"/>
    <w:rsid w:val="00C7613F"/>
    <w:rsid w:val="00C8160C"/>
    <w:rsid w:val="00C95B8C"/>
    <w:rsid w:val="00CA68CA"/>
    <w:rsid w:val="00D179DA"/>
    <w:rsid w:val="00D35FF2"/>
    <w:rsid w:val="00DC561B"/>
    <w:rsid w:val="00DD56EA"/>
    <w:rsid w:val="00E37E3D"/>
    <w:rsid w:val="00E473C4"/>
    <w:rsid w:val="00EA352E"/>
    <w:rsid w:val="00EE2C1F"/>
    <w:rsid w:val="00F31579"/>
    <w:rsid w:val="00F97B41"/>
    <w:rsid w:val="00FA729F"/>
    <w:rsid w:val="00FC680C"/>
    <w:rsid w:val="00FD4EED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9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DA28F-B158-46B4-BD3A-0B5C7BE73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113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ณัฐรพี คงเคารพธรรม</cp:lastModifiedBy>
  <cp:revision>18</cp:revision>
  <cp:lastPrinted>2013-03-01T03:26:00Z</cp:lastPrinted>
  <dcterms:created xsi:type="dcterms:W3CDTF">2017-11-30T04:47:00Z</dcterms:created>
  <dcterms:modified xsi:type="dcterms:W3CDTF">2018-02-01T07:06:00Z</dcterms:modified>
</cp:coreProperties>
</file>